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B7750" w14:textId="77777777" w:rsidR="009D27C1" w:rsidRDefault="009D27C1" w:rsidP="009D2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SOMER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3A6CE1B9" w14:textId="77777777" w:rsidR="009D27C1" w:rsidRDefault="009D27C1" w:rsidP="009D2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7E1C4FBE" w14:textId="77777777" w:rsidR="009D27C1" w:rsidRDefault="009D27C1" w:rsidP="009D27C1">
      <w:pPr>
        <w:pStyle w:val="NoSpacing"/>
        <w:rPr>
          <w:rFonts w:cs="Times New Roman"/>
          <w:szCs w:val="24"/>
        </w:rPr>
      </w:pPr>
    </w:p>
    <w:p w14:paraId="1F2C2E8D" w14:textId="77777777" w:rsidR="009D27C1" w:rsidRDefault="009D27C1" w:rsidP="009D27C1">
      <w:pPr>
        <w:pStyle w:val="NoSpacing"/>
        <w:rPr>
          <w:rFonts w:cs="Times New Roman"/>
          <w:szCs w:val="24"/>
        </w:rPr>
      </w:pPr>
    </w:p>
    <w:p w14:paraId="7D029AE1" w14:textId="77777777" w:rsidR="009D27C1" w:rsidRDefault="009D27C1" w:rsidP="009D2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Jul.</w:t>
      </w:r>
      <w:r>
        <w:rPr>
          <w:rFonts w:cs="Times New Roman"/>
          <w:szCs w:val="24"/>
        </w:rPr>
        <w:tab/>
        <w:t>1488</w:t>
      </w:r>
      <w:r>
        <w:rPr>
          <w:rFonts w:cs="Times New Roman"/>
          <w:szCs w:val="24"/>
        </w:rPr>
        <w:tab/>
        <w:t>He was pardoned for not appearing to answer John Peke of London,</w:t>
      </w:r>
    </w:p>
    <w:p w14:paraId="67FCAAC3" w14:textId="77777777" w:rsidR="009D27C1" w:rsidRDefault="009D27C1" w:rsidP="009D2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gentleman(q.v.), touching a debt of £10.</w:t>
      </w:r>
    </w:p>
    <w:p w14:paraId="632FF2F3" w14:textId="77777777" w:rsidR="009D27C1" w:rsidRDefault="009D27C1" w:rsidP="009D2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p.187)</w:t>
      </w:r>
    </w:p>
    <w:p w14:paraId="418834A3" w14:textId="77777777" w:rsidR="009D27C1" w:rsidRDefault="009D27C1" w:rsidP="009D27C1">
      <w:pPr>
        <w:pStyle w:val="NoSpacing"/>
        <w:rPr>
          <w:rFonts w:cs="Times New Roman"/>
          <w:szCs w:val="24"/>
        </w:rPr>
      </w:pPr>
    </w:p>
    <w:p w14:paraId="21581B52" w14:textId="77777777" w:rsidR="009D27C1" w:rsidRDefault="009D27C1" w:rsidP="009D27C1">
      <w:pPr>
        <w:pStyle w:val="NoSpacing"/>
        <w:rPr>
          <w:rFonts w:cs="Times New Roman"/>
          <w:szCs w:val="24"/>
        </w:rPr>
      </w:pPr>
    </w:p>
    <w:p w14:paraId="4C1CE4EA" w14:textId="77777777" w:rsidR="009D27C1" w:rsidRDefault="009D27C1" w:rsidP="009D2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2208D7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FFACE" w14:textId="77777777" w:rsidR="009D27C1" w:rsidRDefault="009D27C1" w:rsidP="009139A6">
      <w:r>
        <w:separator/>
      </w:r>
    </w:p>
  </w:endnote>
  <w:endnote w:type="continuationSeparator" w:id="0">
    <w:p w14:paraId="78E7CDC8" w14:textId="77777777" w:rsidR="009D27C1" w:rsidRDefault="009D27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46C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AD8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104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87C62" w14:textId="77777777" w:rsidR="009D27C1" w:rsidRDefault="009D27C1" w:rsidP="009139A6">
      <w:r>
        <w:separator/>
      </w:r>
    </w:p>
  </w:footnote>
  <w:footnote w:type="continuationSeparator" w:id="0">
    <w:p w14:paraId="01C2F7A4" w14:textId="77777777" w:rsidR="009D27C1" w:rsidRDefault="009D27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172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433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E50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7C1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9D27C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77B6C"/>
  <w15:chartTrackingRefBased/>
  <w15:docId w15:val="{E6B79404-9BE1-4FC9-B6D0-61476EE65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2024-05-28T19:59:00Z</dcterms:created>
  <dcterms:modified xsi:type="dcterms:W3CDTF">2024-05-28T19:59:00Z</dcterms:modified>
</cp:coreProperties>
</file>